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70784DB8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7F5B">
        <w:rPr>
          <w:b/>
          <w:noProof/>
          <w:sz w:val="24"/>
        </w:rPr>
        <w:t>6</w:t>
      </w:r>
      <w:r w:rsidR="00910B60">
        <w:rPr>
          <w:b/>
          <w:noProof/>
          <w:sz w:val="24"/>
        </w:rPr>
        <w:t>941</w:t>
      </w:r>
    </w:p>
    <w:p w14:paraId="4D96781C" w14:textId="30079F59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910B60">
        <w:rPr>
          <w:b/>
          <w:noProof/>
          <w:sz w:val="24"/>
        </w:rPr>
        <w:t xml:space="preserve">(was </w:t>
      </w:r>
      <w:r w:rsidR="00910B60">
        <w:rPr>
          <w:b/>
          <w:noProof/>
          <w:sz w:val="24"/>
        </w:rPr>
        <w:t>C1-226377</w:t>
      </w:r>
      <w:r w:rsidR="00910B6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E7836" w:rsidR="001E41F3" w:rsidRPr="000E5F7F" w:rsidRDefault="00495E3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0E5F7F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 w:rsidRPr="000E5F7F">
              <w:rPr>
                <w:b/>
                <w:noProof/>
                <w:sz w:val="28"/>
              </w:rPr>
              <w:t>28</w:t>
            </w:r>
            <w:r w:rsidR="000E5F7F" w:rsidRPr="000E5F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E5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9CC15" w:rsidR="001E41F3" w:rsidRPr="000E5F7F" w:rsidRDefault="00887F5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Pr="000E5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853B3" w:rsidR="001E41F3" w:rsidRPr="000E5F7F" w:rsidRDefault="00910B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E5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A8A9E" w:rsidR="001E41F3" w:rsidRPr="00410371" w:rsidRDefault="00887F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0E5F7F">
                <w:rPr>
                  <w:b/>
                  <w:noProof/>
                  <w:sz w:val="28"/>
                </w:rPr>
                <w:t>1</w:t>
              </w:r>
              <w:r w:rsidR="00DD2CB8">
                <w:rPr>
                  <w:b/>
                  <w:noProof/>
                  <w:sz w:val="28"/>
                </w:rPr>
                <w:t>8</w:t>
              </w:r>
              <w:r w:rsidR="000E5F7F" w:rsidRPr="000E5F7F">
                <w:rPr>
                  <w:b/>
                  <w:noProof/>
                  <w:sz w:val="28"/>
                </w:rPr>
                <w:t>.</w:t>
              </w:r>
              <w:r w:rsidR="00DD2CB8">
                <w:rPr>
                  <w:b/>
                  <w:noProof/>
                  <w:sz w:val="28"/>
                </w:rPr>
                <w:t>0</w:t>
              </w:r>
              <w:r w:rsidR="00C93C56" w:rsidRPr="000E5F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0E5F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5F7F">
              <w:rPr>
                <w:b/>
                <w:i/>
                <w:noProof/>
              </w:rPr>
              <w:t>Proposed change</w:t>
            </w:r>
            <w:r w:rsidR="00A7671C" w:rsidRPr="000E5F7F">
              <w:rPr>
                <w:b/>
                <w:i/>
                <w:noProof/>
              </w:rPr>
              <w:t xml:space="preserve"> </w:t>
            </w:r>
            <w:r w:rsidRPr="000E5F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0E5F7F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5F7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7CC0E9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E309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element type for "</w:t>
            </w:r>
            <w:r w:rsidRPr="009E4E8F">
              <w:t>called-functional-alias-URI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0970D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12BFC" w:rsidR="001E41F3" w:rsidRDefault="00DD2CB8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745F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2C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45F2" w14:textId="45D22AB9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D.1.2, the XML schema for mcdatainfo.xsd, contains the incorrect type information:</w:t>
            </w:r>
          </w:p>
          <w:p w14:paraId="446736B0" w14:textId="77777777" w:rsidR="00A55FF5" w:rsidRDefault="00A55FF5" w:rsidP="00635F0A">
            <w:pPr>
              <w:pStyle w:val="PL"/>
            </w:pPr>
          </w:p>
          <w:p w14:paraId="466781EA" w14:textId="3DFA3F9D" w:rsidR="00635F0A" w:rsidRDefault="00635F0A" w:rsidP="00635F0A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xs:mcdatainfo</w:t>
            </w:r>
            <w:r w:rsidRPr="00B02A0B">
              <w:t>:contentType"/&gt;</w:t>
            </w:r>
          </w:p>
          <w:p w14:paraId="7851E284" w14:textId="77777777" w:rsidR="002B158B" w:rsidRDefault="002B158B" w:rsidP="00635F0A">
            <w:pPr>
              <w:pStyle w:val="PL"/>
            </w:pPr>
          </w:p>
          <w:p w14:paraId="33CC845B" w14:textId="77777777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be:</w:t>
            </w:r>
          </w:p>
          <w:p w14:paraId="09609A41" w14:textId="6A6ACDE1" w:rsidR="00A55FF5" w:rsidRDefault="00A55FF5" w:rsidP="00A55FF5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mcdatainfo</w:t>
            </w:r>
            <w:r w:rsidRPr="00B02A0B">
              <w:t>:contentType"/&gt;</w:t>
            </w:r>
          </w:p>
          <w:p w14:paraId="3B51E179" w14:textId="77777777" w:rsidR="00495E30" w:rsidRDefault="00495E30" w:rsidP="00495E30">
            <w:pPr>
              <w:pStyle w:val="CRCoverPage"/>
              <w:spacing w:after="0"/>
              <w:rPr>
                <w:noProof/>
              </w:rPr>
            </w:pPr>
          </w:p>
          <w:p w14:paraId="4F43B9EB" w14:textId="77777777" w:rsidR="00495E30" w:rsidRDefault="00495E30" w:rsidP="00495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744059D7" w:rsidR="00A55FF5" w:rsidRDefault="00495E30" w:rsidP="00495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backward compatibility issues introduced, since the XML schema without the change in unusable.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B7FA2" w:rsidR="00B026BD" w:rsidRDefault="00A55FF5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type information for the </w:t>
            </w:r>
            <w:r w:rsidRPr="00B02A0B">
              <w:t>"</w:t>
            </w:r>
            <w:r w:rsidRPr="009E4E8F">
              <w:t>called-functional-alias-URI</w:t>
            </w:r>
            <w:r w:rsidRPr="00B02A0B">
              <w:t>"</w:t>
            </w:r>
            <w:r>
              <w:t xml:space="preserve"> element is changed from "</w:t>
            </w:r>
            <w:proofErr w:type="spellStart"/>
            <w:proofErr w:type="gramStart"/>
            <w:r>
              <w:t>xs:mcdatainfo</w:t>
            </w:r>
            <w:proofErr w:type="spellEnd"/>
            <w:proofErr w:type="gramEnd"/>
            <w:r>
              <w:t>" to "</w:t>
            </w:r>
            <w:proofErr w:type="spellStart"/>
            <w:r>
              <w:t>mcdatainfo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3D55E" w:rsidR="001E41F3" w:rsidRDefault="00495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The string "mcdatainfo:contentType" will be evaluated as a type for the element and the ":" will cause failure as an invalid character in the name of a "type" making the XML schema unusable.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75FA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94E64" w14:textId="77777777" w:rsidR="00495E30" w:rsidRDefault="00495E30" w:rsidP="00495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F101D6" w14:textId="77777777" w:rsidR="00495E30" w:rsidRDefault="00495E30" w:rsidP="00495E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was added.</w:t>
            </w:r>
          </w:p>
          <w:p w14:paraId="6ACA4173" w14:textId="0B848E49" w:rsidR="000D0E45" w:rsidRDefault="00495E30" w:rsidP="00B026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Consequences section was improved.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05205DF" w14:textId="77777777" w:rsidR="00DD2CB8" w:rsidRPr="00B02A0B" w:rsidRDefault="00DD2CB8" w:rsidP="00DD2CB8">
      <w:pPr>
        <w:pStyle w:val="Heading2"/>
      </w:pPr>
      <w:bookmarkStart w:id="1" w:name="_Toc114863580"/>
      <w:bookmarkStart w:id="2" w:name="_Toc20215958"/>
      <w:bookmarkStart w:id="3" w:name="_Toc27496514"/>
      <w:bookmarkStart w:id="4" w:name="_Toc36108315"/>
      <w:bookmarkStart w:id="5" w:name="_Toc44599095"/>
      <w:bookmarkStart w:id="6" w:name="_Toc44602982"/>
      <w:bookmarkStart w:id="7" w:name="_Toc45198159"/>
      <w:bookmarkStart w:id="8" w:name="_Toc45696192"/>
      <w:bookmarkStart w:id="9" w:name="_Toc51851686"/>
      <w:bookmarkStart w:id="10" w:name="_Toc92225347"/>
      <w:bookmarkStart w:id="11" w:name="_Toc114664659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"/>
    </w:p>
    <w:p w14:paraId="45B83073" w14:textId="77777777" w:rsidR="00DD2CB8" w:rsidRPr="00B02A0B" w:rsidRDefault="00DD2CB8" w:rsidP="00DD2CB8">
      <w:pPr>
        <w:pStyle w:val="PL"/>
      </w:pPr>
      <w:r w:rsidRPr="00B02A0B">
        <w:t>&lt;?xml version="1.0" encoding="UTF-8"?&gt;</w:t>
      </w:r>
    </w:p>
    <w:p w14:paraId="46278FF5" w14:textId="77777777" w:rsidR="00DD2CB8" w:rsidRPr="00B02A0B" w:rsidRDefault="00DD2CB8" w:rsidP="00DD2CB8">
      <w:pPr>
        <w:pStyle w:val="PL"/>
      </w:pPr>
      <w:r w:rsidRPr="00B02A0B">
        <w:t>&lt;xs:schema</w:t>
      </w:r>
    </w:p>
    <w:p w14:paraId="76CA7E38" w14:textId="77777777" w:rsidR="00DD2CB8" w:rsidRPr="00B02A0B" w:rsidRDefault="00DD2CB8" w:rsidP="00DD2CB8">
      <w:pPr>
        <w:pStyle w:val="PL"/>
      </w:pPr>
      <w:r w:rsidRPr="00B02A0B">
        <w:t xml:space="preserve">  xmlns:xs="http://www.w3.org/2001/XMLSchema"</w:t>
      </w:r>
    </w:p>
    <w:p w14:paraId="515930D7" w14:textId="77777777" w:rsidR="00DD2CB8" w:rsidRPr="00B02A0B" w:rsidRDefault="00DD2CB8" w:rsidP="00DD2CB8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65B383BE" w14:textId="77777777" w:rsidR="00DD2CB8" w:rsidRPr="00B02A0B" w:rsidRDefault="00DD2CB8" w:rsidP="00DD2CB8">
      <w:pPr>
        <w:pStyle w:val="PL"/>
      </w:pPr>
      <w:r w:rsidRPr="00B02A0B">
        <w:t xml:space="preserve">  xmlns:mcdatainfo="urn:3gpp:ns:mcdataInfo:1.0"</w:t>
      </w:r>
    </w:p>
    <w:p w14:paraId="32D1EF7C" w14:textId="77777777" w:rsidR="00DD2CB8" w:rsidRPr="00B02A0B" w:rsidRDefault="00DD2CB8" w:rsidP="00DD2CB8">
      <w:pPr>
        <w:pStyle w:val="PL"/>
      </w:pPr>
      <w:r w:rsidRPr="00B02A0B">
        <w:t xml:space="preserve">  elementFormDefault="qualified"</w:t>
      </w:r>
    </w:p>
    <w:p w14:paraId="3ADD2B42" w14:textId="77777777" w:rsidR="00DD2CB8" w:rsidRPr="00B02A0B" w:rsidRDefault="00DD2CB8" w:rsidP="00DD2CB8">
      <w:pPr>
        <w:pStyle w:val="PL"/>
      </w:pPr>
      <w:r w:rsidRPr="00B02A0B">
        <w:t xml:space="preserve">  attributeFormDefault="unqualified"</w:t>
      </w:r>
    </w:p>
    <w:p w14:paraId="51D15A31" w14:textId="77777777" w:rsidR="00DD2CB8" w:rsidRPr="00B02A0B" w:rsidRDefault="00DD2CB8" w:rsidP="00DD2CB8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677DF41F" w14:textId="77777777" w:rsidR="00DD2CB8" w:rsidRPr="00B02A0B" w:rsidRDefault="00DD2CB8" w:rsidP="00DD2CB8">
      <w:pPr>
        <w:pStyle w:val="PL"/>
      </w:pPr>
    </w:p>
    <w:p w14:paraId="660B3FCC" w14:textId="77777777" w:rsidR="00DD2CB8" w:rsidRPr="00B02A0B" w:rsidRDefault="00DD2CB8" w:rsidP="00DD2CB8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589B5C96" w14:textId="77777777" w:rsidR="00DD2CB8" w:rsidRPr="00B02A0B" w:rsidRDefault="00DD2CB8" w:rsidP="00DD2CB8">
      <w:pPr>
        <w:pStyle w:val="PL"/>
        <w:rPr>
          <w:lang w:val="fr-FR"/>
        </w:rPr>
      </w:pPr>
    </w:p>
    <w:p w14:paraId="5B3BBA69" w14:textId="77777777" w:rsidR="00DD2CB8" w:rsidRPr="00B02A0B" w:rsidRDefault="00DD2CB8" w:rsidP="00DD2CB8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1D6B38C5" w14:textId="77777777" w:rsidR="00DD2CB8" w:rsidRPr="00B02A0B" w:rsidRDefault="00DD2CB8" w:rsidP="00DD2CB8">
      <w:pPr>
        <w:pStyle w:val="PL"/>
      </w:pPr>
      <w:r w:rsidRPr="00B02A0B">
        <w:t xml:space="preserve">  &lt;xs:element name="mcdatainfo" type="mcdatainfo:mcdatainfo-Type" id="info"/&gt;</w:t>
      </w:r>
    </w:p>
    <w:p w14:paraId="356DA340" w14:textId="77777777" w:rsidR="00DD2CB8" w:rsidRPr="00B02A0B" w:rsidRDefault="00DD2CB8" w:rsidP="00DD2CB8">
      <w:pPr>
        <w:pStyle w:val="PL"/>
      </w:pPr>
    </w:p>
    <w:p w14:paraId="4A1CA53E" w14:textId="77777777" w:rsidR="00DD2CB8" w:rsidRPr="00B02A0B" w:rsidRDefault="00DD2CB8" w:rsidP="00DD2CB8">
      <w:pPr>
        <w:pStyle w:val="PL"/>
      </w:pPr>
      <w:r w:rsidRPr="00B02A0B">
        <w:t xml:space="preserve">  &lt;xs:complexType name="mcdatainfo-Type"&gt;</w:t>
      </w:r>
    </w:p>
    <w:p w14:paraId="47FC10F1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2C22CA17" w14:textId="77777777" w:rsidR="00DD2CB8" w:rsidRPr="00B02A0B" w:rsidRDefault="00DD2CB8" w:rsidP="00DD2CB8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4DAF9458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63DAD274" w14:textId="77777777" w:rsidR="00DD2CB8" w:rsidRPr="00B02A0B" w:rsidRDefault="00DD2CB8" w:rsidP="00DD2CB8">
      <w:pPr>
        <w:pStyle w:val="PL"/>
      </w:pPr>
      <w:r w:rsidRPr="007D34FE">
        <w:t xml:space="preserve">      &lt;xs:element name="anyExt" type="mcdatainfo:anyExtType" minOccurs="0"/&gt;</w:t>
      </w:r>
    </w:p>
    <w:p w14:paraId="5CC887DA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14109CA0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5C556537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5318C692" w14:textId="77777777" w:rsidR="00DD2CB8" w:rsidRPr="00B02A0B" w:rsidRDefault="00DD2CB8" w:rsidP="00DD2CB8">
      <w:pPr>
        <w:pStyle w:val="PL"/>
      </w:pPr>
    </w:p>
    <w:p w14:paraId="7886B5D6" w14:textId="77777777" w:rsidR="00DD2CB8" w:rsidRPr="00B02A0B" w:rsidRDefault="00DD2CB8" w:rsidP="00DD2CB8">
      <w:pPr>
        <w:pStyle w:val="PL"/>
      </w:pPr>
      <w:r w:rsidRPr="00B02A0B">
        <w:t xml:space="preserve">  &lt;xs:complexType name="mcdata-ParamsType"&gt;</w:t>
      </w:r>
    </w:p>
    <w:p w14:paraId="62FADB09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4CB1D1B1" w14:textId="77777777" w:rsidR="00DD2CB8" w:rsidRPr="00B02A0B" w:rsidRDefault="00DD2CB8" w:rsidP="00DD2CB8">
      <w:pPr>
        <w:pStyle w:val="PL"/>
      </w:pPr>
      <w:r w:rsidRPr="00B02A0B">
        <w:t xml:space="preserve">      &lt;xs:element name="mcdata-access-token" type="mcdatainfo:contentType" minOccurs="0"/&gt;</w:t>
      </w:r>
    </w:p>
    <w:p w14:paraId="5CC662F1" w14:textId="77777777" w:rsidR="00DD2CB8" w:rsidRPr="00B02A0B" w:rsidRDefault="00DD2CB8" w:rsidP="00DD2CB8">
      <w:pPr>
        <w:pStyle w:val="PL"/>
      </w:pPr>
      <w:r w:rsidRPr="00B02A0B">
        <w:t xml:space="preserve">      &lt;xs:element name="request-type" type="xs:string" minOccurs="0"/&gt;</w:t>
      </w:r>
    </w:p>
    <w:p w14:paraId="41CEAA1E" w14:textId="77777777" w:rsidR="00DD2CB8" w:rsidRPr="00B02A0B" w:rsidRDefault="00DD2CB8" w:rsidP="00DD2CB8">
      <w:pPr>
        <w:pStyle w:val="PL"/>
      </w:pPr>
      <w:r w:rsidRPr="00B02A0B">
        <w:t xml:space="preserve">      &lt;xs:element name="mcdata-request-uri" type="mcdatainfo:contentType" minOccurs="0"/&gt;</w:t>
      </w:r>
    </w:p>
    <w:p w14:paraId="30611053" w14:textId="77777777" w:rsidR="00DD2CB8" w:rsidRPr="00B02A0B" w:rsidRDefault="00DD2CB8" w:rsidP="00DD2CB8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16BC0850" w14:textId="77777777" w:rsidR="00DD2CB8" w:rsidRPr="00B02A0B" w:rsidRDefault="00DD2CB8" w:rsidP="00DD2CB8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46979577" w14:textId="77777777" w:rsidR="00DD2CB8" w:rsidRPr="00B02A0B" w:rsidRDefault="00DD2CB8" w:rsidP="00DD2CB8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404DDD1B" w14:textId="77777777" w:rsidR="00DD2CB8" w:rsidRPr="00B02A0B" w:rsidRDefault="00DD2CB8" w:rsidP="00DD2CB8">
      <w:pPr>
        <w:pStyle w:val="PL"/>
      </w:pPr>
      <w:r w:rsidRPr="00B02A0B">
        <w:t xml:space="preserve">      &lt;xs:element name="alert-ind" type="mcdatainfo:contentType" minOccurs="0"/&gt;</w:t>
      </w:r>
    </w:p>
    <w:p w14:paraId="06283DB6" w14:textId="77777777" w:rsidR="00DD2CB8" w:rsidRPr="00B02A0B" w:rsidRDefault="00DD2CB8" w:rsidP="00DD2CB8">
      <w:pPr>
        <w:pStyle w:val="PL"/>
      </w:pPr>
      <w:r w:rsidRPr="00B02A0B">
        <w:t xml:space="preserve">      &lt;xs:element name="originated-by" type="mcdatainfo:contentType" minOccurs="0"/&gt;</w:t>
      </w:r>
    </w:p>
    <w:p w14:paraId="50D42DFB" w14:textId="77777777" w:rsidR="00DD2CB8" w:rsidRPr="00B02A0B" w:rsidRDefault="00DD2CB8" w:rsidP="00DD2CB8">
      <w:pPr>
        <w:pStyle w:val="PL"/>
      </w:pPr>
      <w:r w:rsidRPr="00B02A0B">
        <w:t xml:space="preserve">      &lt;xs:element name="mcdata-client-id" type="mcdatainfo:contentType" minOccurs="0"/&gt;</w:t>
      </w:r>
    </w:p>
    <w:p w14:paraId="76F4DF3B" w14:textId="77777777" w:rsidR="00DD2CB8" w:rsidRPr="00B02A0B" w:rsidRDefault="00DD2CB8" w:rsidP="00DD2CB8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2B24CD9A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DF04777" w14:textId="77777777" w:rsidR="00DD2CB8" w:rsidRPr="00B02A0B" w:rsidRDefault="00DD2CB8" w:rsidP="00DD2CB8">
      <w:pPr>
        <w:pStyle w:val="PL"/>
      </w:pPr>
      <w:r w:rsidRPr="00B02A0B">
        <w:t xml:space="preserve">      &lt;xs:element name="anyExt" type="mcdatainfo:anyExtType" minOccurs="0"/&gt;</w:t>
      </w:r>
    </w:p>
    <w:p w14:paraId="45F274C0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0175BF66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1D3C50C6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2DF36F8F" w14:textId="77777777" w:rsidR="00DD2CB8" w:rsidRPr="00B02A0B" w:rsidRDefault="00DD2CB8" w:rsidP="00DD2CB8">
      <w:pPr>
        <w:pStyle w:val="PL"/>
      </w:pPr>
    </w:p>
    <w:p w14:paraId="6F0B85B2" w14:textId="77777777" w:rsidR="00DD2CB8" w:rsidRPr="00B02A0B" w:rsidRDefault="00DD2CB8" w:rsidP="00DD2CB8">
      <w:pPr>
        <w:pStyle w:val="PL"/>
      </w:pPr>
      <w:r w:rsidRPr="00B02A0B">
        <w:t>&lt;!--    anyExt elements for MCData-Params--&gt;</w:t>
      </w:r>
    </w:p>
    <w:p w14:paraId="2814DD76" w14:textId="77777777" w:rsidR="00DD2CB8" w:rsidRPr="00B02A0B" w:rsidRDefault="00DD2CB8" w:rsidP="00DD2CB8">
      <w:pPr>
        <w:pStyle w:val="PL"/>
      </w:pPr>
      <w:r w:rsidRPr="00B02A0B">
        <w:t xml:space="preserve">    &lt;xs:element name="emergency-alert-area-ind" type="xs:boolean"/&gt;</w:t>
      </w:r>
    </w:p>
    <w:p w14:paraId="4380C75E" w14:textId="77777777" w:rsidR="00DD2CB8" w:rsidRPr="00B02A0B" w:rsidRDefault="00DD2CB8" w:rsidP="00DD2CB8">
      <w:pPr>
        <w:pStyle w:val="PL"/>
      </w:pPr>
      <w:r w:rsidRPr="00B02A0B">
        <w:t xml:space="preserve">    &lt;xs:element name="group-geo-area-ind" type="xs:boolean"/&gt;</w:t>
      </w:r>
    </w:p>
    <w:p w14:paraId="3E6D3046" w14:textId="77777777" w:rsidR="00DD2CB8" w:rsidRDefault="00DD2CB8" w:rsidP="00DD2CB8">
      <w:pPr>
        <w:pStyle w:val="PL"/>
      </w:pPr>
      <w:r w:rsidRPr="00B02A0B">
        <w:t xml:space="preserve">    &lt;xs:element name="pre-established-session-ind" type="xs:boolean"/&gt;</w:t>
      </w:r>
    </w:p>
    <w:p w14:paraId="7DE1C012" w14:textId="77777777" w:rsidR="00DD2CB8" w:rsidRPr="00B02A0B" w:rsidRDefault="00DD2CB8" w:rsidP="00DD2CB8">
      <w:pPr>
        <w:pStyle w:val="PL"/>
      </w:pPr>
      <w:r>
        <w:t xml:space="preserve">    &lt;xs:element name="call-to-functional-alias-ind" type="xs:boolean"/&gt;</w:t>
      </w:r>
    </w:p>
    <w:p w14:paraId="58928027" w14:textId="77777777" w:rsidR="00DD2CB8" w:rsidRPr="00B02A0B" w:rsidRDefault="00DD2CB8" w:rsidP="00DD2CB8">
      <w:pPr>
        <w:pStyle w:val="PL"/>
      </w:pPr>
    </w:p>
    <w:p w14:paraId="074B3DB3" w14:textId="77777777" w:rsidR="00DD2CB8" w:rsidRPr="00B02A0B" w:rsidRDefault="00DD2CB8" w:rsidP="00DD2CB8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6C8AB439" w14:textId="77777777" w:rsidR="00DD2CB8" w:rsidRPr="00B02A0B" w:rsidRDefault="00DD2CB8" w:rsidP="00DD2CB8">
      <w:pPr>
        <w:pStyle w:val="PL"/>
      </w:pPr>
      <w:r w:rsidRPr="00B02A0B">
        <w:t xml:space="preserve">    &lt;xs:simpleType name="mcdataCommunicationStateType"&gt;</w:t>
      </w:r>
    </w:p>
    <w:p w14:paraId="2030D164" w14:textId="77777777" w:rsidR="00DD2CB8" w:rsidRPr="00B02A0B" w:rsidRDefault="00DD2CB8" w:rsidP="00DD2CB8">
      <w:pPr>
        <w:pStyle w:val="PL"/>
      </w:pPr>
      <w:r w:rsidRPr="00B02A0B">
        <w:t xml:space="preserve">      &lt;xs:restriction base="xs:string"&gt;</w:t>
      </w:r>
    </w:p>
    <w:p w14:paraId="0BDDA559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value="establish-request"/&gt;</w:t>
      </w:r>
    </w:p>
    <w:p w14:paraId="511D0DC4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value="establish-success"/&gt;</w:t>
      </w:r>
    </w:p>
    <w:p w14:paraId="62A5E826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value="establish-fail"/&gt;</w:t>
      </w:r>
    </w:p>
    <w:p w14:paraId="11C7F2BE" w14:textId="77777777" w:rsidR="00DD2CB8" w:rsidRPr="00B02A0B" w:rsidRDefault="00DD2CB8" w:rsidP="00DD2CB8">
      <w:pPr>
        <w:pStyle w:val="PL"/>
      </w:pPr>
      <w:r w:rsidRPr="00B02A0B">
        <w:t xml:space="preserve">         &lt;xs:enumeration value="terminate-request"/&gt;</w:t>
      </w:r>
    </w:p>
    <w:p w14:paraId="3EB81CF2" w14:textId="77777777" w:rsidR="00DD2CB8" w:rsidRPr="00B02A0B" w:rsidRDefault="00DD2CB8" w:rsidP="00DD2CB8">
      <w:pPr>
        <w:pStyle w:val="PL"/>
      </w:pPr>
      <w:r w:rsidRPr="00B02A0B">
        <w:t xml:space="preserve">         &lt;xs:enumeration value="terminated"/&gt;</w:t>
      </w:r>
    </w:p>
    <w:p w14:paraId="383B330D" w14:textId="77777777" w:rsidR="00DD2CB8" w:rsidRPr="00B02A0B" w:rsidRDefault="00DD2CB8" w:rsidP="00DD2CB8">
      <w:pPr>
        <w:pStyle w:val="PL"/>
      </w:pPr>
      <w:r w:rsidRPr="00B02A0B">
        <w:t xml:space="preserve">      &lt;/xs:restriction&gt;</w:t>
      </w:r>
    </w:p>
    <w:p w14:paraId="522249F8" w14:textId="77777777" w:rsidR="00DD2CB8" w:rsidRPr="00B02A0B" w:rsidRDefault="00DD2CB8" w:rsidP="00DD2CB8">
      <w:pPr>
        <w:pStyle w:val="PL"/>
      </w:pPr>
      <w:r w:rsidRPr="00B02A0B">
        <w:t xml:space="preserve">    &lt;/xs:simpleType&gt;</w:t>
      </w:r>
    </w:p>
    <w:p w14:paraId="087C9D8B" w14:textId="77777777" w:rsidR="00DD2CB8" w:rsidRPr="00B02A0B" w:rsidRDefault="00DD2CB8" w:rsidP="00DD2CB8">
      <w:pPr>
        <w:pStyle w:val="PL"/>
      </w:pPr>
    </w:p>
    <w:p w14:paraId="2FB486EF" w14:textId="77777777" w:rsidR="00DD2CB8" w:rsidRPr="00B02A0B" w:rsidRDefault="00DD2CB8" w:rsidP="00DD2CB8">
      <w:pPr>
        <w:pStyle w:val="PL"/>
      </w:pPr>
      <w:r w:rsidRPr="00B02A0B">
        <w:t xml:space="preserve">    &lt;xs:element name="emergency-ind" type="xs:boolean"/&gt;</w:t>
      </w:r>
    </w:p>
    <w:p w14:paraId="3BA94376" w14:textId="77777777" w:rsidR="00DD2CB8" w:rsidRPr="00B02A0B" w:rsidRDefault="00DD2CB8" w:rsidP="00DD2CB8">
      <w:pPr>
        <w:pStyle w:val="PL"/>
      </w:pPr>
      <w:r w:rsidRPr="00B02A0B">
        <w:t xml:space="preserve">    &lt;xs:element name="alert-ind-rcvd" type="xs:boolean"/&gt;</w:t>
      </w:r>
    </w:p>
    <w:p w14:paraId="678DC807" w14:textId="77777777" w:rsidR="00DD2CB8" w:rsidRPr="00B02A0B" w:rsidRDefault="00DD2CB8" w:rsidP="00DD2CB8">
      <w:pPr>
        <w:pStyle w:val="PL"/>
      </w:pPr>
      <w:r w:rsidRPr="00B02A0B">
        <w:t xml:space="preserve">    &lt;xs:element name="mc-org" type="xs:string"/&gt;</w:t>
      </w:r>
    </w:p>
    <w:p w14:paraId="453F9D4B" w14:textId="77777777" w:rsidR="00DD2CB8" w:rsidRPr="00B02A0B" w:rsidRDefault="00DD2CB8" w:rsidP="00DD2CB8">
      <w:pPr>
        <w:pStyle w:val="PL"/>
      </w:pPr>
      <w:r w:rsidRPr="00B02A0B">
        <w:t xml:space="preserve">    &lt;xs:element name="functional-alias-URI" type="mcdatainfo:contentType"/&gt;</w:t>
      </w:r>
    </w:p>
    <w:p w14:paraId="34821D8A" w14:textId="77777777" w:rsidR="00DD2CB8" w:rsidRDefault="00DD2CB8" w:rsidP="00DD2CB8">
      <w:pPr>
        <w:pStyle w:val="PL"/>
      </w:pPr>
      <w:r>
        <w:t xml:space="preserve">    &lt;xs:element name="user-requested-priority" type="xs:nonNegativeInteger"/&gt;</w:t>
      </w:r>
    </w:p>
    <w:p w14:paraId="7EB4020F" w14:textId="77777777" w:rsidR="00DD2CB8" w:rsidRPr="00B02A0B" w:rsidRDefault="00DD2CB8" w:rsidP="00DD2CB8">
      <w:pPr>
        <w:pStyle w:val="PL"/>
      </w:pPr>
      <w:r w:rsidRPr="00B02A0B">
        <w:t xml:space="preserve">    &lt;xs:element name="multiple-devices-ind" type="mcdatainfo:contentType"/&gt;</w:t>
      </w:r>
    </w:p>
    <w:p w14:paraId="5ABFEBDD" w14:textId="77777777" w:rsidR="00DD2CB8" w:rsidRPr="00B02A0B" w:rsidRDefault="00DD2CB8" w:rsidP="00DD2CB8">
      <w:pPr>
        <w:pStyle w:val="PL"/>
      </w:pPr>
      <w:r w:rsidRPr="00B02A0B">
        <w:t xml:space="preserve">    &lt;xs:element name="imminentperil-ind" type="xs:boolean"/&gt;</w:t>
      </w:r>
    </w:p>
    <w:p w14:paraId="0FC86537" w14:textId="77777777" w:rsidR="00DD2CB8" w:rsidRPr="00B02A0B" w:rsidRDefault="00DD2CB8" w:rsidP="00DD2CB8">
      <w:pPr>
        <w:pStyle w:val="PL"/>
      </w:pPr>
      <w:r w:rsidRPr="00B02A0B">
        <w:t xml:space="preserve">    &lt;xs:element name="emergency-ind-rcvd" type="xs:boolean"/&gt;</w:t>
      </w:r>
    </w:p>
    <w:p w14:paraId="15DF9FFD" w14:textId="77777777" w:rsidR="00DD2CB8" w:rsidRPr="00B02A0B" w:rsidRDefault="00DD2CB8" w:rsidP="00DD2CB8">
      <w:pPr>
        <w:pStyle w:val="PL"/>
      </w:pPr>
      <w:r w:rsidRPr="00B02A0B">
        <w:t xml:space="preserve">    &lt;xs:element name="binding-ind" type="xs:boolean"/&gt;</w:t>
      </w:r>
    </w:p>
    <w:p w14:paraId="3F095872" w14:textId="77777777" w:rsidR="00DD2CB8" w:rsidRPr="00B02A0B" w:rsidRDefault="00DD2CB8" w:rsidP="00DD2CB8">
      <w:pPr>
        <w:pStyle w:val="PL"/>
      </w:pPr>
      <w:r w:rsidRPr="00B02A0B">
        <w:t xml:space="preserve">    &lt;xs:element name="binding-fa-uri" type="xs:anyURI"/&gt;</w:t>
      </w:r>
    </w:p>
    <w:p w14:paraId="6492D558" w14:textId="77777777" w:rsidR="00DD2CB8" w:rsidRPr="00B02A0B" w:rsidRDefault="00DD2CB8" w:rsidP="00DD2CB8">
      <w:pPr>
        <w:pStyle w:val="PL"/>
      </w:pPr>
      <w:r w:rsidRPr="00B02A0B">
        <w:t xml:space="preserve">    &lt;xs:element name="unbinding-fa-uri" type="xs:anyURI"/&gt;</w:t>
      </w:r>
    </w:p>
    <w:p w14:paraId="700F7931" w14:textId="1956D4DC" w:rsidR="00DD2CB8" w:rsidRDefault="00DD2CB8" w:rsidP="00DD2CB8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del w:id="12" w:author="Michael Dolan" w:date="2022-10-26T15:30:00Z">
        <w:r w:rsidRPr="00B02A0B" w:rsidDel="00DD2CB8">
          <w:delText>xs:</w:delText>
        </w:r>
      </w:del>
      <w:r w:rsidRPr="00B02A0B">
        <w:t>mcdatainfo:contentType"/&gt;</w:t>
      </w:r>
    </w:p>
    <w:p w14:paraId="1CA9400B" w14:textId="77777777" w:rsidR="00DD2CB8" w:rsidRPr="00B02A0B" w:rsidRDefault="00DD2CB8" w:rsidP="00DD2CB8">
      <w:pPr>
        <w:pStyle w:val="PL"/>
      </w:pPr>
    </w:p>
    <w:p w14:paraId="240AA78F" w14:textId="77777777" w:rsidR="00DD2CB8" w:rsidRPr="00B02A0B" w:rsidRDefault="00DD2CB8" w:rsidP="00DD2CB8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47CAF051" w14:textId="77777777" w:rsidR="00DD2CB8" w:rsidRPr="00B02A0B" w:rsidRDefault="00DD2CB8" w:rsidP="00DD2CB8">
      <w:pPr>
        <w:pStyle w:val="PL"/>
      </w:pPr>
      <w:r w:rsidRPr="00B02A0B">
        <w:lastRenderedPageBreak/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4F722552" w14:textId="77777777" w:rsidR="00DD2CB8" w:rsidRPr="00B02A0B" w:rsidRDefault="00DD2CB8" w:rsidP="00DD2CB8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690EA915" w14:textId="77777777" w:rsidR="00DD2CB8" w:rsidRPr="00B02A0B" w:rsidRDefault="00DD2CB8" w:rsidP="00DD2CB8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727972DA" w14:textId="77777777" w:rsidR="00DD2CB8" w:rsidRPr="00B02A0B" w:rsidRDefault="00DD2CB8" w:rsidP="00DD2CB8">
      <w:pPr>
        <w:pStyle w:val="PL"/>
      </w:pPr>
    </w:p>
    <w:p w14:paraId="38380870" w14:textId="77777777" w:rsidR="00DD2CB8" w:rsidRPr="00B02A0B" w:rsidRDefault="00DD2CB8" w:rsidP="00DD2CB8">
      <w:pPr>
        <w:pStyle w:val="PL"/>
      </w:pPr>
      <w:r w:rsidRPr="00B02A0B">
        <w:t xml:space="preserve">    &lt;xs:simpleType name="storageCtrlType"&gt;</w:t>
      </w:r>
    </w:p>
    <w:p w14:paraId="58A87240" w14:textId="77777777" w:rsidR="00DD2CB8" w:rsidRPr="00B02A0B" w:rsidRDefault="00DD2CB8" w:rsidP="00DD2CB8">
      <w:pPr>
        <w:pStyle w:val="PL"/>
      </w:pPr>
      <w:r w:rsidRPr="00B02A0B">
        <w:t xml:space="preserve">      &lt;xs:restriction base="xs:string"&gt;</w:t>
      </w:r>
    </w:p>
    <w:p w14:paraId="5133D89E" w14:textId="77777777" w:rsidR="00DD2CB8" w:rsidRPr="00B02A0B" w:rsidRDefault="00DD2CB8" w:rsidP="00DD2CB8">
      <w:pPr>
        <w:pStyle w:val="PL"/>
      </w:pPr>
      <w:r w:rsidRPr="00B02A0B">
        <w:t xml:space="preserve">         &lt;xs:enumeration value="enable"/&gt;</w:t>
      </w:r>
    </w:p>
    <w:p w14:paraId="4D09F74B" w14:textId="77777777" w:rsidR="00DD2CB8" w:rsidRPr="00B02A0B" w:rsidRDefault="00DD2CB8" w:rsidP="00DD2CB8">
      <w:pPr>
        <w:pStyle w:val="PL"/>
      </w:pPr>
      <w:r w:rsidRPr="00B02A0B">
        <w:t xml:space="preserve">         &lt;xs:enumeration value="disable"/&gt;</w:t>
      </w:r>
    </w:p>
    <w:p w14:paraId="1260E68B" w14:textId="77777777" w:rsidR="00DD2CB8" w:rsidRPr="00B02A0B" w:rsidRDefault="00DD2CB8" w:rsidP="00DD2CB8">
      <w:pPr>
        <w:pStyle w:val="PL"/>
      </w:pPr>
      <w:r w:rsidRPr="00B02A0B">
        <w:t xml:space="preserve">      &lt;/xs:restriction&gt;</w:t>
      </w:r>
    </w:p>
    <w:p w14:paraId="2A79245C" w14:textId="77777777" w:rsidR="00DD2CB8" w:rsidRPr="00B02A0B" w:rsidRDefault="00DD2CB8" w:rsidP="00DD2CB8">
      <w:pPr>
        <w:pStyle w:val="PL"/>
      </w:pPr>
      <w:r w:rsidRPr="00B02A0B">
        <w:t xml:space="preserve">    &lt;/xs:simpleType&gt;</w:t>
      </w:r>
    </w:p>
    <w:p w14:paraId="0474AA4D" w14:textId="77777777" w:rsidR="00DD2CB8" w:rsidRPr="00B02A0B" w:rsidRDefault="00DD2CB8" w:rsidP="00DD2CB8">
      <w:pPr>
        <w:pStyle w:val="PL"/>
      </w:pPr>
    </w:p>
    <w:p w14:paraId="0AB60D63" w14:textId="77777777" w:rsidR="00DD2CB8" w:rsidRPr="00B02A0B" w:rsidRDefault="00DD2CB8" w:rsidP="00DD2CB8">
      <w:pPr>
        <w:pStyle w:val="PL"/>
      </w:pPr>
    </w:p>
    <w:p w14:paraId="052C5866" w14:textId="77777777" w:rsidR="00DD2CB8" w:rsidRPr="00B02A0B" w:rsidRDefault="00DD2CB8" w:rsidP="00DD2CB8">
      <w:pPr>
        <w:pStyle w:val="PL"/>
      </w:pPr>
      <w:r w:rsidRPr="00B02A0B">
        <w:t xml:space="preserve">  &lt;xs:simpleType name="protectionType"&gt;</w:t>
      </w:r>
    </w:p>
    <w:p w14:paraId="1147F4D5" w14:textId="77777777" w:rsidR="00DD2CB8" w:rsidRPr="00B02A0B" w:rsidRDefault="00DD2CB8" w:rsidP="00DD2CB8">
      <w:pPr>
        <w:pStyle w:val="PL"/>
      </w:pPr>
      <w:r w:rsidRPr="00B02A0B">
        <w:t xml:space="preserve">    &lt;xs:restriction base="xs:string"&gt;</w:t>
      </w:r>
    </w:p>
    <w:p w14:paraId="10885690" w14:textId="77777777" w:rsidR="00DD2CB8" w:rsidRPr="00B02A0B" w:rsidRDefault="00DD2CB8" w:rsidP="00DD2CB8">
      <w:pPr>
        <w:pStyle w:val="PL"/>
      </w:pPr>
      <w:r w:rsidRPr="00B02A0B">
        <w:t xml:space="preserve">       &lt;xs:enumeration value="Normal"/&gt;</w:t>
      </w:r>
    </w:p>
    <w:p w14:paraId="596D9B37" w14:textId="77777777" w:rsidR="00DD2CB8" w:rsidRPr="00B02A0B" w:rsidRDefault="00DD2CB8" w:rsidP="00DD2CB8">
      <w:pPr>
        <w:pStyle w:val="PL"/>
      </w:pPr>
      <w:r w:rsidRPr="00B02A0B">
        <w:t xml:space="preserve">       &lt;xs:enumeration value="Encrypted"/&gt;</w:t>
      </w:r>
    </w:p>
    <w:p w14:paraId="5CE88311" w14:textId="77777777" w:rsidR="00DD2CB8" w:rsidRPr="00B02A0B" w:rsidRDefault="00DD2CB8" w:rsidP="00DD2CB8">
      <w:pPr>
        <w:pStyle w:val="PL"/>
      </w:pPr>
      <w:r w:rsidRPr="00B02A0B">
        <w:t xml:space="preserve">    &lt;/xs:restriction&gt;</w:t>
      </w:r>
    </w:p>
    <w:p w14:paraId="5EF90734" w14:textId="77777777" w:rsidR="00DD2CB8" w:rsidRPr="00B02A0B" w:rsidRDefault="00DD2CB8" w:rsidP="00DD2CB8">
      <w:pPr>
        <w:pStyle w:val="PL"/>
      </w:pPr>
      <w:r w:rsidRPr="00B02A0B">
        <w:t xml:space="preserve">  &lt;/xs:simpleType&gt;</w:t>
      </w:r>
    </w:p>
    <w:p w14:paraId="1296428A" w14:textId="77777777" w:rsidR="00DD2CB8" w:rsidRPr="00B02A0B" w:rsidRDefault="00DD2CB8" w:rsidP="00DD2CB8">
      <w:pPr>
        <w:pStyle w:val="PL"/>
      </w:pPr>
    </w:p>
    <w:p w14:paraId="29836A25" w14:textId="77777777" w:rsidR="00DD2CB8" w:rsidRPr="00B02A0B" w:rsidRDefault="00DD2CB8" w:rsidP="00DD2CB8">
      <w:pPr>
        <w:pStyle w:val="PL"/>
      </w:pPr>
      <w:r w:rsidRPr="00B02A0B">
        <w:t xml:space="preserve">  &lt;xs:complexType name="contentType"&gt;</w:t>
      </w:r>
    </w:p>
    <w:p w14:paraId="318BE841" w14:textId="77777777" w:rsidR="00DD2CB8" w:rsidRPr="00B02A0B" w:rsidRDefault="00DD2CB8" w:rsidP="00DD2CB8">
      <w:pPr>
        <w:pStyle w:val="PL"/>
      </w:pPr>
      <w:r w:rsidRPr="00B02A0B">
        <w:t xml:space="preserve">    &lt;xs:choice&gt;</w:t>
      </w:r>
    </w:p>
    <w:p w14:paraId="5F59E525" w14:textId="77777777" w:rsidR="00DD2CB8" w:rsidRPr="00B02A0B" w:rsidRDefault="00DD2CB8" w:rsidP="00DD2CB8">
      <w:pPr>
        <w:pStyle w:val="PL"/>
      </w:pPr>
      <w:r w:rsidRPr="00B02A0B">
        <w:t xml:space="preserve">      &lt;xs:element name="mcdataURI" type="xs:anyURI"/&gt;</w:t>
      </w:r>
    </w:p>
    <w:p w14:paraId="16B8ACFD" w14:textId="77777777" w:rsidR="00DD2CB8" w:rsidRPr="00B02A0B" w:rsidRDefault="00DD2CB8" w:rsidP="00DD2CB8">
      <w:pPr>
        <w:pStyle w:val="PL"/>
      </w:pPr>
      <w:r w:rsidRPr="00B02A0B">
        <w:t xml:space="preserve">      &lt;xs:element name="mcdataString" type="xs:string"/&gt;</w:t>
      </w:r>
    </w:p>
    <w:p w14:paraId="45D112A4" w14:textId="77777777" w:rsidR="00DD2CB8" w:rsidRPr="00B02A0B" w:rsidRDefault="00DD2CB8" w:rsidP="00DD2CB8">
      <w:pPr>
        <w:pStyle w:val="PL"/>
      </w:pPr>
      <w:r w:rsidRPr="00B02A0B">
        <w:t xml:space="preserve">      &lt;xs:element name="mcdataBoolean" type="xs:boolean"/&gt;</w:t>
      </w:r>
    </w:p>
    <w:p w14:paraId="00C50848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processContents="lax"/&gt;</w:t>
      </w:r>
    </w:p>
    <w:p w14:paraId="21DB5872" w14:textId="77777777" w:rsidR="00DD2CB8" w:rsidRPr="00B02A0B" w:rsidRDefault="00DD2CB8" w:rsidP="00DD2CB8">
      <w:pPr>
        <w:pStyle w:val="PL"/>
      </w:pPr>
      <w:r w:rsidRPr="00B02A0B">
        <w:t xml:space="preserve">      &lt;xs:element name="anyExt" type="mcdatainfo:anyExtType" minOccurs="0"/&gt;</w:t>
      </w:r>
    </w:p>
    <w:p w14:paraId="76DCE048" w14:textId="77777777" w:rsidR="00DD2CB8" w:rsidRPr="00B02A0B" w:rsidRDefault="00DD2CB8" w:rsidP="00DD2CB8">
      <w:pPr>
        <w:pStyle w:val="PL"/>
      </w:pPr>
      <w:r w:rsidRPr="00B02A0B">
        <w:t xml:space="preserve">    &lt;/xs:choice&gt;</w:t>
      </w:r>
    </w:p>
    <w:p w14:paraId="129531D1" w14:textId="77777777" w:rsidR="00DD2CB8" w:rsidRPr="00B02A0B" w:rsidRDefault="00DD2CB8" w:rsidP="00DD2CB8">
      <w:pPr>
        <w:pStyle w:val="PL"/>
      </w:pPr>
      <w:r w:rsidRPr="00B02A0B">
        <w:t xml:space="preserve">    &lt;xs:attribute name="type" type="mcdatainfo:protectionType"/&gt;</w:t>
      </w:r>
    </w:p>
    <w:p w14:paraId="00A4E058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503F3309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2395BA69" w14:textId="77777777" w:rsidR="00DD2CB8" w:rsidRPr="00B02A0B" w:rsidRDefault="00DD2CB8" w:rsidP="00DD2CB8">
      <w:pPr>
        <w:pStyle w:val="PL"/>
      </w:pPr>
    </w:p>
    <w:p w14:paraId="421D20CA" w14:textId="77777777" w:rsidR="00DD2CB8" w:rsidRPr="00B02A0B" w:rsidRDefault="00DD2CB8" w:rsidP="00DD2CB8">
      <w:pPr>
        <w:pStyle w:val="PL"/>
      </w:pPr>
      <w:r w:rsidRPr="00B02A0B">
        <w:t xml:space="preserve">  &lt;xs:complexType name="anyExtType"&gt;</w:t>
      </w:r>
    </w:p>
    <w:p w14:paraId="727FCCA2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2BDA483B" w14:textId="77777777" w:rsidR="00DD2CB8" w:rsidRPr="00B02A0B" w:rsidRDefault="00DD2CB8" w:rsidP="00DD2CB8">
      <w:pPr>
        <w:pStyle w:val="PL"/>
      </w:pPr>
      <w:r w:rsidRPr="00B02A0B">
        <w:t xml:space="preserve">      &lt;xs:any namespace="##any" processContents="lax" minOccurs="0" maxOccurs="unbounded"/&gt;</w:t>
      </w:r>
    </w:p>
    <w:p w14:paraId="7011D021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766A73E0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6CEC5C2C" w14:textId="77777777" w:rsidR="00DD2CB8" w:rsidRPr="00B02A0B" w:rsidRDefault="00DD2CB8" w:rsidP="00DD2CB8">
      <w:pPr>
        <w:pStyle w:val="PL"/>
      </w:pPr>
    </w:p>
    <w:p w14:paraId="4298F14E" w14:textId="77777777" w:rsidR="00DD2CB8" w:rsidRPr="00B02A0B" w:rsidRDefault="00DD2CB8" w:rsidP="00DD2CB8">
      <w:pPr>
        <w:pStyle w:val="PL"/>
      </w:pPr>
      <w:r w:rsidRPr="00B02A0B">
        <w:t>&lt;/xs:schema&gt;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53849"/>
    <w:multiLevelType w:val="hybridMultilevel"/>
    <w:tmpl w:val="6D165FE6"/>
    <w:lvl w:ilvl="0" w:tplc="DB54CC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2"/>
  </w:num>
  <w:num w:numId="2" w16cid:durableId="652875089">
    <w:abstractNumId w:val="1"/>
  </w:num>
  <w:num w:numId="3" w16cid:durableId="19604473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0E5F7F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5E30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35F0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87F5B"/>
    <w:rsid w:val="008A45A6"/>
    <w:rsid w:val="008B6A34"/>
    <w:rsid w:val="008C3E08"/>
    <w:rsid w:val="008D3CCC"/>
    <w:rsid w:val="008F0B90"/>
    <w:rsid w:val="008F3789"/>
    <w:rsid w:val="008F686C"/>
    <w:rsid w:val="00910B60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5FF5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D2CB8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568</Words>
  <Characters>7354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2022-11-16T09:25:00Z</dcterms:created>
  <dcterms:modified xsi:type="dcterms:W3CDTF">2022-11-16T09:26:00Z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